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4a3abc" w14:textId="24a3ab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8C13E8">
        <w:t>742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8C13E8">
        <w:t>42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C13E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C13E8">
        <w:t>EURO SLATKAĆ jednostavno društvo s ograničenom odgov</w:t>
      </w:r>
      <w:r w:rsidR="008C13E8">
        <w:t xml:space="preserve">ornošću za proizvodnju i usluge, Samobor, </w:t>
      </w:r>
      <w:proofErr w:type="spellStart"/>
      <w:r w:rsidR="008C13E8">
        <w:t>Perkovčeva</w:t>
      </w:r>
      <w:proofErr w:type="spellEnd"/>
      <w:r w:rsidR="008C13E8">
        <w:t xml:space="preserve"> 12, OIB: 33851337662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3E8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13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13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13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13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13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3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13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13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13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St-2742/2019</izvorni_sadrzaj>
    <derivirana_varijabla naziv="DomainObject.Predmet.OznakaBroj_1">St-2742/2019</derivirana_varijabla>
  </DomainObject.Predmet.OznakaBroj>
  <DomainObject.Predmet.OznakaBrojOptuznogAkta>
    <izvorni_sadrzaj>04-06-19-4816</izvorni_sadrzaj>
    <derivirana_varijabla naziv="DomainObject.Predmet.OznakaBrojOptuznogAkta_1">04-06-19-4816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SLATKAĆ jednostavno društvo s ograničenom odgovornošću za proizvodnju i usluge</izvorni_sadrzaj>
    <derivirana_varijabla naziv="DomainObject.Predmet.ProtustrankaFormated_1">  EURO SLATKAĆ jednostavno društvo s ograničenom odgovornošću za proizvodnju i usluge</derivirana_varijabla>
  </DomainObject.Predmet.ProtustrankaFormated>
  <DomainObject.Predmet.ProtustrankaFormatedOIB>
    <izvorni_sadrzaj>  EURO SLATKAĆ jednostavno društvo s ograničenom odgovornošću za proizvodnju i usluge, OIB 33851337662</izvorni_sadrzaj>
    <derivirana_varijabla naziv="DomainObject.Predmet.ProtustrankaFormatedOIB_1">  EURO SLATKAĆ jednostavno društvo s ograničenom odgovornošću za proizvodnju i usluge, OIB 33851337662</derivirana_varijabla>
  </DomainObject.Predmet.ProtustrankaFormatedOIB>
  <DomainObject.Predmet.ProtustrankaFormatedWithAdress>
    <izvorni_sadrzaj> EURO SLATKAĆ jednostavno društvo s ograničenom odgovornošću za proizvodnju i usluge, Perkovčeva 12, 10430 Samobor</izvorni_sadrzaj>
    <derivirana_varijabla naziv="DomainObject.Predmet.ProtustrankaFormatedWithAdress_1"> EURO SLATKAĆ jednostavno društvo s ograničenom odgovornošću za proizvodnju i usluge, Perkovčeva 12, 10430 Samobor</derivirana_varijabla>
  </DomainObject.Predmet.ProtustrankaFormatedWithAdress>
  <DomainObject.Predmet.ProtustrankaFormatedWithAdressOIB>
    <izvorni_sadrzaj> EURO SLATKAĆ jednostavno društvo s ograničenom odgovornošću za proizvodnju i usluge, OIB 33851337662, Perkovčeva 12, 10430 Samobor</izvorni_sadrzaj>
    <derivirana_varijabla naziv="DomainObject.Predmet.ProtustrankaFormatedWithAdressOIB_1"> EURO SLATKAĆ jednostavno društvo s ograničenom odgovornošću za proizvodnju i usluge, OIB 33851337662, Perkovčeva 12, 10430 Samobor</derivirana_varijabla>
  </DomainObject.Predmet.ProtustrankaFormatedWithAdressOIB>
  <DomainObject.Predmet.ProtustrankaWithAdress>
    <izvorni_sadrzaj>EURO SLATKAĆ jednostavno društvo s ograničenom odgovornošću za proizvodnju i usluge Perkovčeva 12, 10430 Samobor</izvorni_sadrzaj>
    <derivirana_varijabla naziv="DomainObject.Predmet.ProtustrankaWithAdress_1">EURO SLATKAĆ jednostavno društvo s ograničenom odgovornošću za proizvodnju i usluge Perkovčeva 12, 10430 Samobor</derivirana_varijabla>
  </DomainObject.Predmet.ProtustrankaWithAdress>
  <DomainObject.Predmet.ProtustrankaWithAdressOIB>
    <izvorni_sadrzaj>EURO SLATKAĆ jednostavno društvo s ograničenom odgovornošću za proizvodnju i usluge, OIB 33851337662, Perkovčeva 12, 10430 Samobor</izvorni_sadrzaj>
    <derivirana_varijabla naziv="DomainObject.Predmet.ProtustrankaWithAdressOIB_1">EURO SLATKAĆ jednostavno društvo s ograničenom odgovornošću za proizvodnju i usluge, OIB 33851337662, Perkovčeva 12, 10430 Samobor</derivirana_varijabla>
  </DomainObject.Predmet.ProtustrankaWithAdressOIB>
  <DomainObject.Predmet.ProtustrankaNazivFormated>
    <izvorni_sadrzaj>EURO SLATKAĆ jednostavno društvo s ograničenom odgovornošću za proizvodnju i usluge</izvorni_sadrzaj>
    <derivirana_varijabla naziv="DomainObject.Predmet.ProtustrankaNazivFormated_1">EURO SLATKAĆ jednostavno društvo s ograničenom odgovornošću za proizvodnju i usluge</derivirana_varijabla>
  </DomainObject.Predmet.ProtustrankaNazivFormated>
  <DomainObject.Predmet.ProtustrankaNazivFormatedOIB>
    <izvorni_sadrzaj>EURO SLATKAĆ jednostavno društvo s ograničenom odgovornošću za proizvodnju i usluge, OIB 33851337662</izvorni_sadrzaj>
    <derivirana_varijabla naziv="DomainObject.Predmet.ProtustrankaNazivFormatedOIB_1">EURO SLATKAĆ jednostavno društvo s ograničenom odgovornošću za proizvodnju i usluge, OIB 33851337662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SLATKAĆ jednostavno društvo s ograničenom odgovornošću za proizvodnju i usluge</item>
    </izvorni_sadrzaj>
    <derivirana_varijabla naziv="DomainObject.Predmet.ProtuStrankaListFormated_1">
      <item>EURO SLATKAĆ jednostavno društvo s ograničenom odgovornošću za proizvodnju i usluge</item>
    </derivirana_varijabla>
  </DomainObject.Predmet.ProtuStrankaListFormated>
  <DomainObject.Predmet.ProtuStrankaListFormatedOIB>
    <izvorni_sadrzaj>
      <item>EURO SLATKAĆ jednostavno društvo s ograničenom odgovornošću za proizvodnju i usluge, OIB 33851337662</item>
    </izvorni_sadrzaj>
    <derivirana_varijabla naziv="DomainObject.Predmet.ProtuStrankaListFormatedOIB_1">
      <item>EURO SLATKAĆ jednostavno društvo s ograničenom odgovornošću za proizvodnju i usluge, OIB 33851337662</item>
    </derivirana_varijabla>
  </DomainObject.Predmet.ProtuStrankaListFormatedOIB>
  <DomainObject.Predmet.ProtuStrankaListFormatedWithAdress>
    <izvorni_sadrzaj>
      <item>EURO SLATKAĆ jednostavno društvo s ograničenom odgovornošću za proizvodnju i usluge, Perkovčeva 12, 10430 Samobor</item>
    </izvorni_sadrzaj>
    <derivirana_varijabla naziv="DomainObject.Predmet.ProtuStrankaListFormatedWithAdress_1">
      <item>EURO SLATKAĆ jednostavno društvo s ograničenom odgovornošću za proizvodnju i usluge, Perkovčeva 12, 10430 Samobor</item>
    </derivirana_varijabla>
  </DomainObject.Predmet.ProtuStrankaListFormatedWithAdress>
  <DomainObject.Predmet.ProtuStrankaListFormatedWithAdressOIB>
    <izvorni_sadrzaj>
      <item>EURO SLATKAĆ jednostavno društvo s ograničenom odgovornošću za proizvodnju i usluge, OIB 33851337662, Perkovčeva 12, 10430 Samobor</item>
    </izvorni_sadrzaj>
    <derivirana_varijabla naziv="DomainObject.Predmet.ProtuStrankaListFormatedWithAdressOIB_1">
      <item>EURO SLATKAĆ jednostavno društvo s ograničenom odgovornošću za proizvodnju i usluge, OIB 33851337662, Perkovčeva 12, 10430 Samobor</item>
    </derivirana_varijabla>
  </DomainObject.Predmet.ProtuStrankaListFormatedWithAdressOIB>
  <DomainObject.Predmet.ProtuStrankaListNazivFormated>
    <izvorni_sadrzaj>
      <item>EURO SLATKAĆ jednostavno društvo s ograničenom odgovornošću za proizvodnju i usluge</item>
    </izvorni_sadrzaj>
    <derivirana_varijabla naziv="DomainObject.Predmet.ProtuStrankaListNazivFormated_1">
      <item>EURO SLATKAĆ jednostavno društvo s ograničenom odgovornošću za proizvodnju i usluge</item>
    </derivirana_varijabla>
  </DomainObject.Predmet.ProtuStrankaListNazivFormated>
  <DomainObject.Predmet.ProtuStrankaListNazivFormatedOIB>
    <izvorni_sadrzaj>
      <item>EURO SLATKAĆ jednostavno društvo s ograničenom odgovornošću za proizvodnju i usluge, OIB 33851337662</item>
    </izvorni_sadrzaj>
    <derivirana_varijabla naziv="DomainObject.Predmet.ProtuStrankaListNazivFormatedOIB_1">
      <item>EURO SLATKAĆ jednostavno društvo s ograničenom odgovornošću za proizvodnju i usluge, OIB 33851337662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SLATKAĆ jednostavno društvo s ograničenom odgovornošću za proizvodnju i usluge</izvorni_sadrzaj>
    <derivirana_varijabla naziv="DomainObject.Predmet.ProtustrankaIDrugi_1">EURO SLATKAĆ jednostavno društvo s ograničenom odgovornošću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 SLATKAĆ jednostavno društvo s ograničenom odgovornošću za proizvodnju i usluge, OIB 33851337662, Perkovčeva 12, 10430 Samobor</izvorni_sadrzaj>
    <derivirana_varijabla naziv="DomainObject.Predmet.ProtustrankaIDrugiAdressOIB_1">EURO SLATKAĆ jednostavno društvo s ograničenom odgovornošću za proizvodnju i usluge, OIB 33851337662,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SLATKAĆ jednostavno društvo s ograničenom odgovornošću za proizvodnju i usluge</item>
      <item>Financijska agencija</item>
    </izvorni_sadrzaj>
    <derivirana_varijabla naziv="DomainObject.Predmet.SudioniciListNaziv_1">
      <item>EURO SLATKAĆ jednostavno društvo s ograničenom odgovornošću za proizvodnju i usluge</item>
      <item>Financijska agencija</item>
    </derivirana_varijabla>
  </DomainObject.Predmet.SudioniciListNaziv>
  <DomainObject.Predmet.SudioniciListAdressOIB>
    <izvorni_sadrzaj>
      <item>EURO SLATKAĆ jednostavno društvo s ograničenom odgovornošću za proizvodnju i usluge, OIB 33851337662, Perkovčeva 12,10430 Samobor</item>
      <item>Financijska agencija, OIB 85821130368, TRG SVIBANJSKIH ŽRTAVA 1995. 1,10000 Zagreb</item>
    </izvorni_sadrzaj>
    <derivirana_varijabla naziv="DomainObject.Predmet.SudioniciListAdressOIB_1">
      <item>EURO SLATKAĆ jednostavno društvo s ograničenom odgovornošću za proizvodnju i usluge, OIB 33851337662, Perkovčeva 12,10430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33851337662</item>
      <item>, OIB 85821130368</item>
    </izvorni_sadrzaj>
    <derivirana_varijabla naziv="DomainObject.Predmet.SudioniciListNazivOIB_1">
      <item>, OIB 33851337662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876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2019-12-16T10:18:00Z</cp:lastPrinted>
  <dcterms:modified xmlns:xsi="http://www.w3.org/2001/XMLSchema-instance" xsi:type="dcterms:W3CDTF">2019-12-16T10:18:00Z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